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A8407E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A8407E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A8407E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A8407E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9F506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07143/043-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A8407E">
          <w:t>22.09.2016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A8407E" w:rsidRPr="00A8407E">
          <w:rPr>
            <w:bCs/>
          </w:rPr>
          <w:t>17</w:t>
        </w:r>
        <w:r w:rsidR="00A8407E">
          <w:t>.10.2016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9F5062" w:rsidRPr="009F506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9F5062" w:rsidRPr="009F5062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9F5062" w:rsidRPr="009F5062">
          <w:rPr>
            <w:rStyle w:val="aa"/>
          </w:rPr>
          <w:t xml:space="preserve"> Кабинет врача-невролога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9F5062" w:rsidRPr="009F5062">
          <w:rPr>
            <w:u w:val="single"/>
          </w:rPr>
          <w:t xml:space="preserve"> 07143/043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9F5062" w:rsidRPr="009F5062">
          <w:rPr>
            <w:rStyle w:val="aa"/>
          </w:rPr>
          <w:t xml:space="preserve"> Врач-невролог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9F5062" w:rsidRPr="009F5062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9F5062" w:rsidRPr="009F5062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A8407E" w:rsidRPr="004F614B" w:rsidTr="005C43EF">
        <w:trPr>
          <w:jc w:val="center"/>
        </w:trPr>
        <w:tc>
          <w:tcPr>
            <w:tcW w:w="4678" w:type="dxa"/>
            <w:vAlign w:val="center"/>
          </w:tcPr>
          <w:p w:rsidR="00A8407E" w:rsidRPr="004F614B" w:rsidRDefault="00A8407E" w:rsidP="00A8407E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A8407E" w:rsidRPr="004F614B" w:rsidRDefault="00A8407E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A8407E" w:rsidRPr="004F614B" w:rsidRDefault="00A8407E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A8407E" w:rsidRPr="004F614B" w:rsidRDefault="00A8407E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A8407E" w:rsidRPr="004F614B" w:rsidRDefault="00A8407E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8407E" w:rsidRPr="00A8407E" w:rsidRDefault="00857FC0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A8407E" w:rsidRPr="00A8407E">
        <w:t>- Паспорт секундомера механического СОСпр-2б-2-000;</w:t>
      </w:r>
    </w:p>
    <w:p w:rsidR="00576095" w:rsidRPr="005C43EF" w:rsidRDefault="00A8407E" w:rsidP="00AD14A4">
      <w:r w:rsidRPr="00A8407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857FC0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857FC0" w:rsidP="005859B9">
      <w:fldSimple w:instr=" DOCVARIABLE operac \* MERGEFORMAT ">
        <w:r w:rsidR="009F5062" w:rsidRPr="009F5062">
          <w:t xml:space="preserve"> Проведение медицинских осмотров и диагностики заболеваний, выбор методов лечения, проведение лечения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A8407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A8407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A8407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A8407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9B4FD8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9B4FD8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9B4FD8" w:rsidP="00FC4076">
            <w:pPr>
              <w:pStyle w:val="a8"/>
            </w:pPr>
            <w:r>
              <w:t>9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A8407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A8407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A8407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A8407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A8407E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A8407E" w:rsidRPr="00A8407E">
          <w:rPr>
            <w:bCs/>
          </w:rPr>
          <w:t>-</w:t>
        </w:r>
        <w:r w:rsidR="00A8407E" w:rsidRPr="00A8407E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A8407E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8407E" w:rsidTr="00A8407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8407E" w:rsidRDefault="00A8407E" w:rsidP="00AA46ED">
            <w:pPr>
              <w:pStyle w:val="a8"/>
            </w:pPr>
            <w:r w:rsidRPr="00A8407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8407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8407E" w:rsidRDefault="00A8407E" w:rsidP="00AA46ED">
            <w:pPr>
              <w:pStyle w:val="a8"/>
            </w:pPr>
            <w:r w:rsidRPr="00A8407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8407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8407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8407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8407E" w:rsidRDefault="00A8407E" w:rsidP="00AA46ED">
            <w:pPr>
              <w:pStyle w:val="a8"/>
            </w:pPr>
            <w:r w:rsidRPr="00A8407E">
              <w:t>Митяева Ольга Александровна</w:t>
            </w:r>
          </w:p>
        </w:tc>
      </w:tr>
      <w:tr w:rsidR="00AA46ED" w:rsidRPr="00A8407E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8407E" w:rsidRDefault="00A8407E" w:rsidP="00AA46ED">
            <w:pPr>
              <w:pStyle w:val="a8"/>
              <w:rPr>
                <w:b/>
                <w:vertAlign w:val="superscript"/>
              </w:rPr>
            </w:pPr>
            <w:r w:rsidRPr="00A8407E">
              <w:rPr>
                <w:vertAlign w:val="superscript"/>
              </w:rPr>
              <w:t xml:space="preserve">(№ в реестре </w:t>
            </w:r>
            <w:r w:rsidRPr="00A8407E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AA46ED" w:rsidRPr="00A8407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8407E" w:rsidRDefault="00A8407E" w:rsidP="00AA46ED">
            <w:pPr>
              <w:pStyle w:val="a8"/>
              <w:rPr>
                <w:b/>
                <w:vertAlign w:val="superscript"/>
              </w:rPr>
            </w:pPr>
            <w:r w:rsidRPr="00A8407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8407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8407E" w:rsidRDefault="00A8407E" w:rsidP="00AA46ED">
            <w:pPr>
              <w:pStyle w:val="a8"/>
              <w:rPr>
                <w:b/>
                <w:vertAlign w:val="superscript"/>
              </w:rPr>
            </w:pPr>
            <w:r w:rsidRPr="00A8407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8407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8407E" w:rsidRDefault="00A8407E" w:rsidP="00AA46ED">
            <w:pPr>
              <w:pStyle w:val="a8"/>
              <w:rPr>
                <w:b/>
                <w:vertAlign w:val="superscript"/>
              </w:rPr>
            </w:pPr>
            <w:r w:rsidRPr="00A8407E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A8407E" w:rsidTr="00A8407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A8407E" w:rsidRDefault="00A8407E" w:rsidP="005C43EF">
            <w:pPr>
              <w:pStyle w:val="a8"/>
            </w:pPr>
            <w:r w:rsidRPr="00A8407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A8407E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A8407E" w:rsidRDefault="00A8407E" w:rsidP="005C43EF">
            <w:pPr>
              <w:pStyle w:val="a8"/>
            </w:pPr>
            <w:r w:rsidRPr="00A8407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A8407E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A8407E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A8407E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A8407E" w:rsidRDefault="00A8407E" w:rsidP="005C43EF">
            <w:pPr>
              <w:pStyle w:val="a8"/>
            </w:pPr>
            <w:r w:rsidRPr="00A8407E">
              <w:t>Лукичев Дмитрий Олегович</w:t>
            </w:r>
          </w:p>
        </w:tc>
      </w:tr>
      <w:tr w:rsidR="005C43EF" w:rsidRPr="00A8407E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A8407E" w:rsidRDefault="00A8407E" w:rsidP="005C43EF">
            <w:pPr>
              <w:pStyle w:val="a8"/>
              <w:rPr>
                <w:b/>
                <w:vertAlign w:val="superscript"/>
              </w:rPr>
            </w:pPr>
            <w:r w:rsidRPr="00A8407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A8407E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A8407E" w:rsidRDefault="00A8407E" w:rsidP="005C43EF">
            <w:pPr>
              <w:pStyle w:val="a8"/>
              <w:rPr>
                <w:b/>
                <w:vertAlign w:val="superscript"/>
              </w:rPr>
            </w:pPr>
            <w:r w:rsidRPr="00A8407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A8407E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A8407E" w:rsidRDefault="00A8407E" w:rsidP="005C43EF">
            <w:pPr>
              <w:pStyle w:val="a8"/>
              <w:rPr>
                <w:b/>
                <w:vertAlign w:val="superscript"/>
              </w:rPr>
            </w:pPr>
            <w:r w:rsidRPr="00A8407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A8407E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A8407E" w:rsidRDefault="00A8407E" w:rsidP="005C43EF">
            <w:pPr>
              <w:pStyle w:val="a8"/>
              <w:rPr>
                <w:b/>
                <w:vertAlign w:val="superscript"/>
              </w:rPr>
            </w:pPr>
            <w:r w:rsidRPr="00A8407E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07E" w:rsidRDefault="00A8407E" w:rsidP="0076042D">
      <w:pPr>
        <w:pStyle w:val="a9"/>
      </w:pPr>
      <w:r>
        <w:separator/>
      </w:r>
    </w:p>
  </w:endnote>
  <w:endnote w:type="continuationSeparator" w:id="0">
    <w:p w:rsidR="00A8407E" w:rsidRDefault="00A8407E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9F506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07143/043-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857FC0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857FC0" w:rsidRPr="009E2A4C">
            <w:rPr>
              <w:rStyle w:val="ad"/>
              <w:sz w:val="20"/>
              <w:szCs w:val="20"/>
            </w:rPr>
            <w:fldChar w:fldCharType="separate"/>
          </w:r>
          <w:r w:rsidR="009F5062">
            <w:rPr>
              <w:rStyle w:val="ad"/>
              <w:noProof/>
              <w:sz w:val="20"/>
              <w:szCs w:val="20"/>
            </w:rPr>
            <w:t>1</w:t>
          </w:r>
          <w:r w:rsidR="00857FC0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F5062" w:rsidRPr="009F5062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07E" w:rsidRDefault="00A8407E" w:rsidP="0076042D">
      <w:pPr>
        <w:pStyle w:val="a9"/>
      </w:pPr>
      <w:r>
        <w:separator/>
      </w:r>
    </w:p>
  </w:footnote>
  <w:footnote w:type="continuationSeparator" w:id="0">
    <w:p w:rsidR="00A8407E" w:rsidRDefault="00A8407E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врача-невролога"/>
    <w:docVar w:name="class" w:val="1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1C3FAD763E654F3681086929D3ACF7E9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3- Н "/>
    <w:docVar w:name="num_form" w:val="2"/>
    <w:docVar w:name="oborud" w:val=" ПЭВМ, молоточек "/>
    <w:docVar w:name="operac" w:val=" Проведение медицинских осмотров и диагностики заболеваний, выбор методов лечения, проведение лечения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7B222A7AEF44EB1BD5C247656182366"/>
    <w:docVar w:name="rm_id" w:val="222"/>
    <w:docVar w:name="rm_name" w:val=" Врач-невролог "/>
    <w:docVar w:name="rm_number" w:val=" 07143/043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ет "/>
    <w:docVar w:name="version" w:val="51"/>
  </w:docVars>
  <w:rsids>
    <w:rsidRoot w:val="00DC02B7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E55C6"/>
    <w:rsid w:val="00305B2F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34697"/>
    <w:rsid w:val="00745D40"/>
    <w:rsid w:val="0076042D"/>
    <w:rsid w:val="00794E17"/>
    <w:rsid w:val="007A4C5E"/>
    <w:rsid w:val="007D1852"/>
    <w:rsid w:val="007D2CEA"/>
    <w:rsid w:val="00857FC0"/>
    <w:rsid w:val="00883461"/>
    <w:rsid w:val="008C739D"/>
    <w:rsid w:val="008D5F6D"/>
    <w:rsid w:val="008E68DE"/>
    <w:rsid w:val="0090588D"/>
    <w:rsid w:val="0092778A"/>
    <w:rsid w:val="00967790"/>
    <w:rsid w:val="009B4FD8"/>
    <w:rsid w:val="009F5062"/>
    <w:rsid w:val="00A12349"/>
    <w:rsid w:val="00A8407E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498E"/>
    <w:rsid w:val="00C02721"/>
    <w:rsid w:val="00C3083C"/>
    <w:rsid w:val="00CE3307"/>
    <w:rsid w:val="00D74283"/>
    <w:rsid w:val="00D76DF8"/>
    <w:rsid w:val="00DB5302"/>
    <w:rsid w:val="00DC02B7"/>
    <w:rsid w:val="00DD6B1F"/>
    <w:rsid w:val="00E124F4"/>
    <w:rsid w:val="00E36337"/>
    <w:rsid w:val="00EB72AD"/>
    <w:rsid w:val="00EC37A1"/>
    <w:rsid w:val="00EE2799"/>
    <w:rsid w:val="00EF3DC4"/>
    <w:rsid w:val="00F17946"/>
    <w:rsid w:val="00F31233"/>
    <w:rsid w:val="00F51C2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2016-10-17T13:08:00Z</dcterms:created>
  <dcterms:modified xsi:type="dcterms:W3CDTF">2016-10-18T09:23:00Z</dcterms:modified>
</cp:coreProperties>
</file>